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1C66" w14:textId="77777777" w:rsidR="005C3913" w:rsidRPr="007B7B3B" w:rsidRDefault="005C3913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225AEC89" w14:textId="4178C43C" w:rsidR="00C32E54" w:rsidRDefault="005C3913" w:rsidP="000B4EA2">
      <w:pPr>
        <w:spacing w:after="0"/>
        <w:ind w:left="567"/>
        <w:jc w:val="both"/>
        <w:rPr>
          <w:rFonts w:asciiTheme="minorHAnsi" w:hAnsiTheme="minorHAnsi" w:cstheme="minorHAnsi"/>
          <w:shd w:val="clear" w:color="auto" w:fill="FFFFFF"/>
        </w:rPr>
      </w:pPr>
      <w:r w:rsidRPr="001E3C53">
        <w:rPr>
          <w:rFonts w:asciiTheme="minorHAnsi" w:hAnsiTheme="minorHAnsi" w:cstheme="minorHAnsi"/>
          <w:shd w:val="clear" w:color="auto" w:fill="FFFFFF"/>
        </w:rPr>
        <w:t>The objective of this scheme is</w:t>
      </w:r>
    </w:p>
    <w:p w14:paraId="510D1826" w14:textId="0C7C2193" w:rsidR="00C26BB9" w:rsidRPr="00DB31BE" w:rsidRDefault="00C26BB9" w:rsidP="00A36543">
      <w:pPr>
        <w:pStyle w:val="ListParagraph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 w:rsidRPr="00C26BB9">
        <w:rPr>
          <w:rFonts w:asciiTheme="minorHAnsi" w:hAnsiTheme="minorHAnsi" w:cstheme="minorHAnsi"/>
          <w:shd w:val="clear" w:color="auto" w:fill="FFFFFF"/>
        </w:rPr>
        <w:t xml:space="preserve">To provide free quality hospital care </w:t>
      </w:r>
      <w:r w:rsidRPr="00C26BB9">
        <w:rPr>
          <w:rFonts w:asciiTheme="minorHAnsi" w:hAnsiTheme="minorHAnsi" w:cstheme="minorHAnsi"/>
        </w:rPr>
        <w:t>and equity of access to BPL families by purchase of quality medical services from identified network of health care providers through a self-funded reimbursement mechanism (serviced by Trust).</w:t>
      </w:r>
    </w:p>
    <w:p w14:paraId="1120C691" w14:textId="0BC389B9" w:rsidR="00DB31BE" w:rsidRPr="00C26BB9" w:rsidRDefault="00DB31BE" w:rsidP="00A36543">
      <w:pPr>
        <w:pStyle w:val="ListParagraph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>
        <w:rPr>
          <w:rFonts w:asciiTheme="minorHAnsi" w:hAnsiTheme="minorHAnsi" w:cstheme="minorHAnsi"/>
        </w:rPr>
        <w:t>To provide coverage to the beneficia</w:t>
      </w:r>
      <w:r w:rsidR="00DD5693">
        <w:rPr>
          <w:rFonts w:asciiTheme="minorHAnsi" w:hAnsiTheme="minorHAnsi" w:cstheme="minorHAnsi"/>
        </w:rPr>
        <w:t>ries up to Rs.</w:t>
      </w:r>
      <w:r w:rsidR="000B4EA2">
        <w:rPr>
          <w:rFonts w:asciiTheme="minorHAnsi" w:hAnsiTheme="minorHAnsi" w:cstheme="minorHAnsi"/>
        </w:rPr>
        <w:t xml:space="preserve"> </w:t>
      </w:r>
      <w:r w:rsidR="00DD5693">
        <w:rPr>
          <w:rFonts w:asciiTheme="minorHAnsi" w:hAnsiTheme="minorHAnsi" w:cstheme="minorHAnsi"/>
        </w:rPr>
        <w:t>5 lakh per family per annum on floater basis.</w:t>
      </w:r>
    </w:p>
    <w:p w14:paraId="5A6CE1EE" w14:textId="63EFAADB" w:rsidR="00C26BB9" w:rsidRPr="00C26BB9" w:rsidRDefault="00C26BB9" w:rsidP="00A36543">
      <w:pPr>
        <w:pStyle w:val="ListParagraph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>
        <w:rPr>
          <w:rFonts w:asciiTheme="minorHAnsi" w:hAnsiTheme="minorHAnsi" w:cstheme="minorHAnsi"/>
        </w:rPr>
        <w:t>To provide financial security against the catastrophic health expenditures.</w:t>
      </w:r>
    </w:p>
    <w:p w14:paraId="7C7A7CFB" w14:textId="6C25BD77" w:rsidR="00C26BB9" w:rsidRPr="00C26BB9" w:rsidRDefault="00C26BB9" w:rsidP="00A36543">
      <w:pPr>
        <w:pStyle w:val="ListParagraph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>
        <w:rPr>
          <w:rFonts w:asciiTheme="minorHAnsi" w:hAnsiTheme="minorHAnsi" w:cstheme="minorHAnsi"/>
        </w:rPr>
        <w:t>To strengthen the Government Hospitals through demand side financing.</w:t>
      </w:r>
    </w:p>
    <w:p w14:paraId="7EE27D88" w14:textId="378E1793" w:rsidR="00C26BB9" w:rsidRPr="00C26BB9" w:rsidRDefault="00C26BB9" w:rsidP="00A36543">
      <w:pPr>
        <w:pStyle w:val="ListParagraph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>
        <w:rPr>
          <w:rFonts w:asciiTheme="minorHAnsi" w:hAnsiTheme="minorHAnsi" w:cstheme="minorHAnsi"/>
        </w:rPr>
        <w:t>To provide universal coverage of health for both urban and rural poor</w:t>
      </w:r>
      <w:r w:rsidR="0060489F">
        <w:rPr>
          <w:rFonts w:asciiTheme="minorHAnsi" w:hAnsiTheme="minorHAnsi" w:cstheme="minorHAnsi"/>
        </w:rPr>
        <w:t>.</w:t>
      </w:r>
    </w:p>
    <w:p w14:paraId="1531118C" w14:textId="12363CDF" w:rsidR="006877E6" w:rsidRPr="007B7B3B" w:rsidRDefault="00406125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651D03B9" w:rsidR="00406125" w:rsidRPr="00644351" w:rsidRDefault="007108E1" w:rsidP="0057289A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>
        <w:rPr>
          <w:rFonts w:asciiTheme="minorHAnsi" w:hAnsiTheme="minorHAnsi" w:cstheme="minorHAnsi"/>
          <w:lang w:eastAsia="en-IN"/>
        </w:rPr>
        <w:t xml:space="preserve">Rural - </w:t>
      </w:r>
      <w:r w:rsidR="004727FF">
        <w:rPr>
          <w:rFonts w:asciiTheme="minorHAnsi" w:hAnsiTheme="minorHAnsi" w:cstheme="minorHAnsi"/>
          <w:lang w:eastAsia="en-IN"/>
        </w:rPr>
        <w:t>Auxiliary Nurse Midwife (ANM)</w:t>
      </w:r>
      <w:r w:rsidR="0057289A">
        <w:rPr>
          <w:rFonts w:asciiTheme="minorHAnsi" w:hAnsiTheme="minorHAnsi" w:cstheme="minorHAnsi"/>
          <w:lang w:eastAsia="en-IN"/>
        </w:rPr>
        <w:t xml:space="preserve"> / </w:t>
      </w:r>
      <w:r>
        <w:rPr>
          <w:rFonts w:asciiTheme="minorHAnsi" w:hAnsiTheme="minorHAnsi" w:cstheme="minorHAnsi"/>
          <w:lang w:eastAsia="en-IN"/>
        </w:rPr>
        <w:t xml:space="preserve">Urban - </w:t>
      </w:r>
      <w:r w:rsidR="00A80F8B">
        <w:rPr>
          <w:rFonts w:asciiTheme="minorHAnsi" w:hAnsiTheme="minorHAnsi" w:cstheme="minorHAnsi"/>
          <w:lang w:eastAsia="en-IN"/>
        </w:rPr>
        <w:t>Ward Health Secretary (WHS)</w:t>
      </w:r>
    </w:p>
    <w:p w14:paraId="4038D391" w14:textId="396769F7" w:rsidR="007D05A8" w:rsidRPr="007B7B3B" w:rsidRDefault="006C2167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047F2972" w:rsidR="006E402C" w:rsidRPr="00441DD3" w:rsidRDefault="006E402C" w:rsidP="00441DD3">
      <w:pPr>
        <w:autoSpaceDE w:val="0"/>
        <w:autoSpaceDN w:val="0"/>
        <w:adjustRightInd w:val="0"/>
        <w:spacing w:line="240" w:lineRule="auto"/>
        <w:ind w:left="567" w:right="40"/>
        <w:jc w:val="both"/>
        <w:rPr>
          <w:rFonts w:asciiTheme="minorHAnsi" w:hAnsiTheme="minorHAnsi" w:cstheme="minorHAnsi"/>
        </w:rPr>
      </w:pPr>
      <w:r w:rsidRPr="00441DD3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41DD3">
        <w:rPr>
          <w:rFonts w:asciiTheme="minorHAnsi" w:hAnsiTheme="minorHAnsi" w:cstheme="minorHAnsi"/>
        </w:rPr>
        <w:t>to</w:t>
      </w:r>
      <w:r w:rsidRPr="00441DD3">
        <w:rPr>
          <w:rFonts w:asciiTheme="minorHAnsi" w:hAnsiTheme="minorHAnsi" w:cstheme="minorHAnsi"/>
        </w:rPr>
        <w:t xml:space="preserve"> become eligible for financial assistance under this scheme:</w:t>
      </w:r>
    </w:p>
    <w:tbl>
      <w:tblPr>
        <w:tblW w:w="4717" w:type="pct"/>
        <w:tblInd w:w="559" w:type="dxa"/>
        <w:tblLayout w:type="fixed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63"/>
        <w:gridCol w:w="2011"/>
        <w:gridCol w:w="6604"/>
      </w:tblGrid>
      <w:tr w:rsidR="00484CF0" w:rsidRPr="00441DD3" w14:paraId="292BE532" w14:textId="77777777" w:rsidTr="00C02B90">
        <w:trPr>
          <w:trHeight w:hRule="exact" w:val="3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5B7CB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8D09E" w14:textId="42537949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3091" w14:textId="783E180B" w:rsidR="006C2167" w:rsidRPr="00441DD3" w:rsidRDefault="00B047B2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441DD3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920A80" w:rsidRPr="00441DD3" w14:paraId="57130A68" w14:textId="77777777" w:rsidTr="00C02B90">
        <w:trPr>
          <w:trHeight w:hRule="exact" w:val="3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F894" w14:textId="2C389156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EE61" w14:textId="69990E54" w:rsidR="00920A80" w:rsidRPr="00441DD3" w:rsidRDefault="00C920F1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Vehicle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C3F3" w14:textId="65A8A559" w:rsidR="00920A80" w:rsidRPr="00441DD3" w:rsidRDefault="00C920F1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Families/Households not having more than one personal car.</w:t>
            </w:r>
          </w:p>
        </w:tc>
      </w:tr>
      <w:tr w:rsidR="00920A80" w:rsidRPr="00441DD3" w14:paraId="1F7FEEDE" w14:textId="77777777" w:rsidTr="00AE3962">
        <w:trPr>
          <w:trHeight w:hRule="exact" w:val="7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0417A" w14:textId="77777777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C4C8" w14:textId="0CC5170E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EFDE" w14:textId="67872CA9" w:rsidR="00920A80" w:rsidRPr="00441DD3" w:rsidRDefault="00A21A31" w:rsidP="006D5B9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t>All households whose annual income is less than or up to Rs.</w:t>
            </w:r>
            <w:r w:rsidR="000B4EA2">
              <w:t xml:space="preserve"> </w:t>
            </w:r>
            <w:r>
              <w:t>5.00 Lakhs (Salary certificate evidence)</w:t>
            </w:r>
          </w:p>
        </w:tc>
      </w:tr>
      <w:tr w:rsidR="00920A80" w:rsidRPr="00441DD3" w14:paraId="637AE8E7" w14:textId="77777777" w:rsidTr="003204D7">
        <w:trPr>
          <w:trHeight w:hRule="exact" w:val="97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1C6A" w14:textId="112C4BAA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BFD0" w14:textId="3C42A5C6" w:rsidR="00920A80" w:rsidRPr="00441DD3" w:rsidRDefault="00920A80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 xml:space="preserve">Total </w:t>
            </w:r>
            <w:r w:rsidR="00211B73">
              <w:rPr>
                <w:rFonts w:asciiTheme="minorHAnsi" w:hAnsiTheme="minorHAnsi" w:cstheme="minorHAnsi"/>
              </w:rPr>
              <w:t>F</w:t>
            </w:r>
            <w:r w:rsidRPr="00441DD3">
              <w:rPr>
                <w:rFonts w:asciiTheme="minorHAnsi" w:hAnsiTheme="minorHAnsi" w:cstheme="minorHAnsi"/>
              </w:rPr>
              <w:t xml:space="preserve">amily Land </w:t>
            </w:r>
            <w:r w:rsidR="00DA6611">
              <w:rPr>
                <w:rFonts w:asciiTheme="minorHAnsi" w:hAnsiTheme="minorHAnsi" w:cstheme="minorHAnsi"/>
              </w:rPr>
              <w:t>H</w:t>
            </w:r>
            <w:r w:rsidRPr="00441DD3">
              <w:rPr>
                <w:rFonts w:asciiTheme="minorHAnsi" w:hAnsiTheme="minorHAnsi" w:cstheme="minorHAnsi"/>
              </w:rPr>
              <w:t>olding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508F9" w14:textId="77777777" w:rsidR="00FC5BD2" w:rsidRDefault="002861CC" w:rsidP="0012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ind w:left="140" w:right="115" w:hanging="180"/>
            </w:pPr>
            <w:r>
              <w:t>Less than 12.00 Acres of wet land</w:t>
            </w:r>
            <w:r w:rsidR="00FC72E7">
              <w:t>.</w:t>
            </w:r>
          </w:p>
          <w:p w14:paraId="746C547F" w14:textId="77777777" w:rsidR="00FC5BD2" w:rsidRDefault="002861CC" w:rsidP="0012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ind w:left="140" w:right="115" w:hanging="180"/>
            </w:pPr>
            <w:r>
              <w:t>Less than 35.00 Acres of dry land</w:t>
            </w:r>
            <w:r w:rsidR="00FC5BD2">
              <w:t>.</w:t>
            </w:r>
          </w:p>
          <w:p w14:paraId="58FC55F8" w14:textId="7AF28E95" w:rsidR="00FC13EE" w:rsidRPr="002861CC" w:rsidRDefault="002861CC" w:rsidP="0012539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ind w:left="140" w:right="115" w:hanging="180"/>
            </w:pPr>
            <w:r>
              <w:t>Total less than 35.00 Acres (Wet &amp; Dry)</w:t>
            </w:r>
            <w:r w:rsidR="00FC5BD2">
              <w:t>.</w:t>
            </w:r>
          </w:p>
        </w:tc>
      </w:tr>
      <w:tr w:rsidR="00920A80" w:rsidRPr="00441DD3" w14:paraId="2677B532" w14:textId="77777777" w:rsidTr="00C02B90">
        <w:trPr>
          <w:trHeight w:hRule="exact" w:val="879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5CFA3" w14:textId="6B5F6DCE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BABBA" w14:textId="7B9496A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072A" w14:textId="0FA4E956" w:rsidR="00920A80" w:rsidRPr="00441DD3" w:rsidRDefault="006D3254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Government employees are covered under Employee Health Scheme (EHS)</w:t>
            </w:r>
            <w:r w:rsidR="0025006C">
              <w:rPr>
                <w:rFonts w:asciiTheme="minorHAnsi" w:hAnsiTheme="minorHAnsi" w:cstheme="minorHAnsi"/>
              </w:rPr>
              <w:t xml:space="preserve">, </w:t>
            </w:r>
            <w:r w:rsidR="0057289A">
              <w:rPr>
                <w:rFonts w:asciiTheme="minorHAnsi" w:hAnsiTheme="minorHAnsi" w:cstheme="minorHAnsi"/>
              </w:rPr>
              <w:t xml:space="preserve">and hence </w:t>
            </w:r>
            <w:r w:rsidR="0025006C">
              <w:rPr>
                <w:rFonts w:asciiTheme="minorHAnsi" w:hAnsiTheme="minorHAnsi" w:cstheme="minorHAnsi"/>
              </w:rPr>
              <w:t xml:space="preserve">are </w:t>
            </w:r>
            <w:r>
              <w:rPr>
                <w:rFonts w:asciiTheme="minorHAnsi" w:hAnsiTheme="minorHAnsi" w:cstheme="minorHAnsi"/>
              </w:rPr>
              <w:t xml:space="preserve">not covered under YSR </w:t>
            </w:r>
            <w:proofErr w:type="spellStart"/>
            <w:r>
              <w:rPr>
                <w:rFonts w:asciiTheme="minorHAnsi" w:hAnsiTheme="minorHAnsi" w:cstheme="minorHAnsi"/>
              </w:rPr>
              <w:t>Aarogyasri</w:t>
            </w:r>
            <w:proofErr w:type="spellEnd"/>
            <w:r w:rsidR="006F774D">
              <w:rPr>
                <w:rFonts w:asciiTheme="minorHAnsi" w:hAnsiTheme="minorHAnsi" w:cstheme="minorHAnsi"/>
              </w:rPr>
              <w:t>.</w:t>
            </w:r>
          </w:p>
        </w:tc>
      </w:tr>
      <w:tr w:rsidR="00920A80" w:rsidRPr="00441DD3" w14:paraId="37B21A03" w14:textId="77777777" w:rsidTr="00C02B90">
        <w:trPr>
          <w:trHeight w:hRule="exact" w:val="65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94A11" w14:textId="4652ACE7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B3E6C" w14:textId="21504960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A3AD" w14:textId="47C940E9" w:rsidR="00920A80" w:rsidRPr="00441DD3" w:rsidRDefault="00A21A31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t>Families who are filing Income Tax Returns for annual income up to Rs.</w:t>
            </w:r>
            <w:r w:rsidR="000B4EA2">
              <w:t xml:space="preserve"> </w:t>
            </w:r>
            <w:r>
              <w:t>5.00 Lakhs are eligible (Income Tax Return evidence</w:t>
            </w:r>
            <w:r w:rsidR="000C4D03">
              <w:t xml:space="preserve"> is needed</w:t>
            </w:r>
            <w:r>
              <w:t>).</w:t>
            </w:r>
          </w:p>
        </w:tc>
      </w:tr>
      <w:tr w:rsidR="00E93670" w:rsidRPr="00441DD3" w14:paraId="754216EC" w14:textId="77777777" w:rsidTr="00B24BE1">
        <w:trPr>
          <w:trHeight w:hRule="exact" w:val="8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68BEE" w14:textId="77777777" w:rsidR="00E93670" w:rsidRPr="00441DD3" w:rsidRDefault="00E9367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304F2" w14:textId="6C06BEFF" w:rsidR="00B24BE1" w:rsidRPr="00441DD3" w:rsidRDefault="00B24BE1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Municipal Property </w:t>
            </w:r>
            <w:r w:rsidR="00C3364A">
              <w:rPr>
                <w:rFonts w:asciiTheme="minorHAnsi" w:hAnsiTheme="minorHAnsi" w:cstheme="minorHAnsi"/>
              </w:rPr>
              <w:t>Taxpayers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6C03" w14:textId="77777777" w:rsidR="00513709" w:rsidRDefault="00B24BE1" w:rsidP="00B24BE1">
            <w:pPr>
              <w:autoSpaceDE w:val="0"/>
              <w:autoSpaceDN w:val="0"/>
              <w:adjustRightInd w:val="0"/>
              <w:spacing w:after="0" w:line="240" w:lineRule="auto"/>
              <w:ind w:right="40"/>
            </w:pPr>
            <w:r>
              <w:t>All households paying Municipal Property Tax for</w:t>
            </w:r>
            <w:r w:rsidR="00513709">
              <w:t xml:space="preserve"> </w:t>
            </w:r>
            <w:r>
              <w:t>area less than</w:t>
            </w:r>
          </w:p>
          <w:p w14:paraId="6781AFCC" w14:textId="77B1D152" w:rsidR="0043065C" w:rsidRPr="00513709" w:rsidRDefault="00B24BE1" w:rsidP="00B24BE1">
            <w:pPr>
              <w:autoSpaceDE w:val="0"/>
              <w:autoSpaceDN w:val="0"/>
              <w:adjustRightInd w:val="0"/>
              <w:spacing w:after="0" w:line="240" w:lineRule="auto"/>
              <w:ind w:right="40"/>
            </w:pPr>
            <w:r>
              <w:t xml:space="preserve">3000 </w:t>
            </w:r>
            <w:proofErr w:type="spellStart"/>
            <w:r w:rsidR="00C61B60">
              <w:t>Sqft</w:t>
            </w:r>
            <w:proofErr w:type="spellEnd"/>
            <w:r w:rsidR="00C61B60">
              <w:t>.</w:t>
            </w:r>
            <w:r>
              <w:t xml:space="preserve"> (334 Sq. Yds)</w:t>
            </w:r>
          </w:p>
        </w:tc>
      </w:tr>
    </w:tbl>
    <w:p w14:paraId="623E98EC" w14:textId="033B2CEF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10378360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4C622BE5" w:rsidR="00C32E54" w:rsidRDefault="00441DD3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D3ADEA2" w14:textId="365888B2" w:rsidR="001B58B8" w:rsidRPr="001B58B8" w:rsidRDefault="001B58B8" w:rsidP="001B58B8">
      <w:pPr>
        <w:rPr>
          <w:lang w:eastAsia="x-none"/>
        </w:rPr>
      </w:pPr>
      <w:r>
        <w:rPr>
          <w:noProof/>
        </w:rPr>
        <w:drawing>
          <wp:inline distT="0" distB="0" distL="0" distR="0" wp14:anchorId="4BBD0DE2" wp14:editId="46CDF286">
            <wp:extent cx="6390005" cy="5549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554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37D52" w14:textId="56B46DF8" w:rsidR="001B58B8" w:rsidRDefault="001B58B8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noProof/>
        </w:rPr>
      </w:pPr>
    </w:p>
    <w:p w14:paraId="10171818" w14:textId="4BC1BE51" w:rsidR="001B58B8" w:rsidRDefault="001B58B8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noProof/>
        </w:rPr>
      </w:pPr>
    </w:p>
    <w:p w14:paraId="6287129B" w14:textId="5F0A389E" w:rsidR="004B602B" w:rsidRPr="00B3769F" w:rsidRDefault="004B602B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</w:p>
    <w:p w14:paraId="3BC62126" w14:textId="702EA183" w:rsidR="005C3913" w:rsidRDefault="005C3913" w:rsidP="00101EB5">
      <w:pPr>
        <w:autoSpaceDE w:val="0"/>
        <w:autoSpaceDN w:val="0"/>
        <w:adjustRightInd w:val="0"/>
        <w:spacing w:after="0" w:line="240" w:lineRule="auto"/>
        <w:ind w:right="52"/>
        <w:rPr>
          <w:rFonts w:asciiTheme="minorHAnsi" w:hAnsiTheme="minorHAnsi" w:cstheme="minorHAnsi"/>
          <w:sz w:val="20"/>
          <w:szCs w:val="20"/>
        </w:rPr>
      </w:pPr>
    </w:p>
    <w:p w14:paraId="47F71307" w14:textId="2E475331" w:rsidR="005C3913" w:rsidRDefault="005C3913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8C367D1" w14:textId="6A4947DC" w:rsidR="009C480D" w:rsidRDefault="009C480D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1E40BBE6" w14:textId="7BC168B0" w:rsidR="009C480D" w:rsidRPr="009C480D" w:rsidRDefault="00D80927" w:rsidP="00D80927">
      <w:pPr>
        <w:spacing w:after="0"/>
        <w:rPr>
          <w:lang w:eastAsia="x-none"/>
        </w:rPr>
      </w:pPr>
      <w:r>
        <w:rPr>
          <w:lang w:eastAsia="x-none"/>
        </w:rPr>
        <w:t xml:space="preserve">           </w:t>
      </w:r>
      <w:proofErr w:type="spellStart"/>
      <w:r w:rsidR="00A47A41">
        <w:rPr>
          <w:lang w:eastAsia="x-none"/>
        </w:rPr>
        <w:t>Aarogyasri</w:t>
      </w:r>
      <w:proofErr w:type="spellEnd"/>
      <w:r w:rsidR="00A47A41">
        <w:rPr>
          <w:lang w:eastAsia="x-none"/>
        </w:rPr>
        <w:t xml:space="preserve"> District Co</w:t>
      </w:r>
      <w:r w:rsidR="00A42EE8">
        <w:rPr>
          <w:lang w:eastAsia="x-none"/>
        </w:rPr>
        <w:t>-</w:t>
      </w:r>
      <w:r w:rsidR="00A47A41">
        <w:rPr>
          <w:lang w:eastAsia="x-none"/>
        </w:rPr>
        <w:t>ordinator</w:t>
      </w:r>
    </w:p>
    <w:p w14:paraId="36E015EB" w14:textId="42852403" w:rsidR="00637A97" w:rsidRPr="007B7B3B" w:rsidRDefault="00637A97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70873A19" w14:textId="77777777" w:rsidTr="00B047B2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8B79B6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62F00A68" w14:textId="163512A2" w:rsidR="004E4549" w:rsidRPr="00F662DA" w:rsidRDefault="00B8055A" w:rsidP="00A12726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Dr.</w:t>
            </w:r>
            <w:r w:rsidR="006B12C9" w:rsidRPr="00F662DA">
              <w:rPr>
                <w:rFonts w:asciiTheme="minorHAnsi" w:hAnsiTheme="minorHAnsi" w:cstheme="minorHAnsi"/>
              </w:rPr>
              <w:t>YSR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Aarogyasri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6B12C9" w:rsidRPr="00F662DA">
              <w:rPr>
                <w:rFonts w:asciiTheme="minorHAnsi" w:hAnsiTheme="minorHAnsi" w:cstheme="minorHAnsi"/>
              </w:rPr>
              <w:t>Scheme GO</w:t>
            </w:r>
          </w:p>
        </w:tc>
        <w:tc>
          <w:tcPr>
            <w:tcW w:w="3969" w:type="dxa"/>
            <w:vAlign w:val="center"/>
          </w:tcPr>
          <w:p w14:paraId="2DCC1225" w14:textId="181D4F23" w:rsidR="004E4549" w:rsidRPr="00F662DA" w:rsidRDefault="003E1941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 w:rsidRPr="00F662DA">
              <w:rPr>
                <w:rFonts w:asciiTheme="minorHAnsi" w:hAnsiTheme="minorHAnsi" w:cstheme="minorHAnsi"/>
                <w:bCs/>
              </w:rPr>
              <w:t>G.O.M</w:t>
            </w:r>
            <w:r w:rsidR="00951F64">
              <w:rPr>
                <w:rFonts w:asciiTheme="minorHAnsi" w:hAnsiTheme="minorHAnsi" w:cstheme="minorHAnsi"/>
                <w:bCs/>
              </w:rPr>
              <w:t>s</w:t>
            </w:r>
            <w:r w:rsidRPr="00F662DA">
              <w:rPr>
                <w:rFonts w:asciiTheme="minorHAnsi" w:hAnsiTheme="minorHAnsi" w:cstheme="minorHAnsi"/>
                <w:bCs/>
              </w:rPr>
              <w:t>.No</w:t>
            </w:r>
            <w:proofErr w:type="spellEnd"/>
            <w:r w:rsidRPr="00F662DA">
              <w:rPr>
                <w:rFonts w:asciiTheme="minorHAnsi" w:hAnsiTheme="minorHAnsi" w:cstheme="minorHAnsi"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Cs/>
              </w:rPr>
              <w:t>227</w:t>
            </w:r>
            <w:r w:rsidR="0093124D">
              <w:rPr>
                <w:rFonts w:asciiTheme="minorHAnsi" w:hAnsiTheme="minorHAnsi" w:cstheme="minorHAnsi"/>
                <w:bCs/>
              </w:rPr>
              <w:t xml:space="preserve"> &amp; </w:t>
            </w:r>
            <w:proofErr w:type="spellStart"/>
            <w:r w:rsidR="0093124D">
              <w:rPr>
                <w:rFonts w:asciiTheme="minorHAnsi" w:hAnsiTheme="minorHAnsi" w:cstheme="minorHAnsi"/>
                <w:bCs/>
              </w:rPr>
              <w:t>G.O.Ms.No</w:t>
            </w:r>
            <w:proofErr w:type="spellEnd"/>
            <w:r w:rsidR="0093124D">
              <w:rPr>
                <w:rFonts w:asciiTheme="minorHAnsi" w:hAnsiTheme="minorHAnsi" w:cstheme="minorHAnsi"/>
                <w:bCs/>
              </w:rPr>
              <w:t>. 83</w:t>
            </w:r>
            <w:r w:rsidRPr="00F662DA">
              <w:rPr>
                <w:rFonts w:asciiTheme="minorHAnsi" w:hAnsiTheme="minorHAnsi" w:cstheme="minorHAnsi"/>
                <w:bCs/>
              </w:rPr>
              <w:t xml:space="preserve">, Dated: </w:t>
            </w:r>
            <w:r>
              <w:rPr>
                <w:rFonts w:asciiTheme="minorHAnsi" w:hAnsiTheme="minorHAnsi" w:cstheme="minorHAnsi"/>
                <w:bCs/>
              </w:rPr>
              <w:t>09-06-2006</w:t>
            </w:r>
            <w:r w:rsidR="0093124D">
              <w:rPr>
                <w:rFonts w:asciiTheme="minorHAnsi" w:hAnsiTheme="minorHAnsi" w:cstheme="minorHAnsi"/>
                <w:bCs/>
              </w:rPr>
              <w:t xml:space="preserve"> &amp; 21-08-2020</w:t>
            </w:r>
          </w:p>
        </w:tc>
      </w:tr>
      <w:tr w:rsidR="008B79B6" w:rsidRPr="00B3769F" w14:paraId="1A9791D7" w14:textId="77777777" w:rsidTr="00B047B2">
        <w:trPr>
          <w:trHeight w:val="390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95F32F" w14:textId="69F2C3CE" w:rsidR="008B79B6" w:rsidRPr="00F662DA" w:rsidRDefault="001C454E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549F1057" w14:textId="1660925E" w:rsidR="008B79B6" w:rsidRPr="00F662DA" w:rsidRDefault="00B8055A" w:rsidP="00A12726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Dr.</w:t>
            </w:r>
            <w:r w:rsidR="008B79B6" w:rsidRPr="00F662DA">
              <w:rPr>
                <w:rFonts w:asciiTheme="minorHAnsi" w:hAnsiTheme="minorHAnsi" w:cstheme="minorHAnsi"/>
              </w:rPr>
              <w:t>YSR</w:t>
            </w:r>
            <w:proofErr w:type="spellEnd"/>
            <w:r w:rsidR="008B79B6" w:rsidRPr="00F662D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Aa</w:t>
            </w:r>
            <w:r w:rsidR="00DD4F4D">
              <w:rPr>
                <w:rFonts w:asciiTheme="minorHAnsi" w:hAnsiTheme="minorHAnsi" w:cstheme="minorHAnsi"/>
              </w:rPr>
              <w:t>rogyasri</w:t>
            </w:r>
            <w:proofErr w:type="spellEnd"/>
            <w:r w:rsidR="00DD4F4D">
              <w:rPr>
                <w:rFonts w:asciiTheme="minorHAnsi" w:hAnsiTheme="minorHAnsi" w:cstheme="minorHAnsi"/>
              </w:rPr>
              <w:t xml:space="preserve"> </w:t>
            </w:r>
            <w:r w:rsidR="008B79B6" w:rsidRPr="00F662DA">
              <w:rPr>
                <w:rFonts w:asciiTheme="minorHAnsi" w:hAnsiTheme="minorHAnsi" w:cstheme="minorHAnsi"/>
              </w:rPr>
              <w:t>Scheme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542B145" w14:textId="14FA4729" w:rsidR="008B79B6" w:rsidRPr="00F662DA" w:rsidRDefault="00036097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3" w:history="1">
              <w:r w:rsidR="00F86C5B" w:rsidRPr="00F44D01">
                <w:rPr>
                  <w:rStyle w:val="Hyperlink"/>
                  <w:rFonts w:asciiTheme="minorHAnsi" w:hAnsiTheme="minorHAnsi" w:cstheme="minorHAnsi"/>
                  <w:bCs/>
                </w:rPr>
                <w:t>https://www.ysraarogyasri.ap.gov.in/web/guest/ysr-aarogyasri-scheme</w:t>
              </w:r>
            </w:hyperlink>
            <w:r w:rsidR="00F86C5B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</w:tbl>
    <w:p w14:paraId="21679C30" w14:textId="14A74120" w:rsidR="001E04F0" w:rsidRPr="00292CC1" w:rsidRDefault="000826A5" w:rsidP="000826A5">
      <w:pPr>
        <w:pStyle w:val="Heading2"/>
        <w:rPr>
          <w:noProof/>
          <w:color w:val="FF0000"/>
        </w:rPr>
      </w:pPr>
      <w:r>
        <w:rPr>
          <w:noProof/>
          <w:lang w:val="en-US"/>
        </w:rPr>
        <w:t xml:space="preserve">  </w:t>
      </w:r>
      <w:r w:rsidRPr="000826A5">
        <w:rPr>
          <w:b w:val="0"/>
          <w:bCs/>
          <w:noProof/>
          <w:lang w:val="en-US"/>
        </w:rPr>
        <w:t>9.</w:t>
      </w:r>
      <w:r>
        <w:rPr>
          <w:noProof/>
          <w:lang w:val="en-US"/>
        </w:rPr>
        <w:t xml:space="preserve">    </w:t>
      </w:r>
      <w:r w:rsidR="001E04F0" w:rsidRPr="000C411E">
        <w:rPr>
          <w:noProof/>
        </w:rPr>
        <w:t>Contact for Technical Issues</w:t>
      </w:r>
    </w:p>
    <w:p w14:paraId="7AA5DE67" w14:textId="6E9D340A" w:rsidR="00A721E7" w:rsidRPr="001F57FC" w:rsidRDefault="001E04F0" w:rsidP="001F57FC">
      <w:pPr>
        <w:pStyle w:val="ListParagraph"/>
        <w:numPr>
          <w:ilvl w:val="0"/>
          <w:numId w:val="9"/>
        </w:numPr>
        <w:rPr>
          <w:b/>
          <w:noProof/>
          <w:color w:val="FF0000"/>
          <w:lang w:eastAsia="en-IN"/>
        </w:rPr>
      </w:pPr>
      <w:r w:rsidRPr="001E04F0">
        <w:t xml:space="preserve">Citizens can </w:t>
      </w:r>
      <w:r w:rsidR="001F521D">
        <w:t>call</w:t>
      </w:r>
      <w:r w:rsidRPr="001E04F0">
        <w:t xml:space="preserve"> </w:t>
      </w:r>
      <w:r w:rsidR="001F521D">
        <w:t xml:space="preserve">Seva </w:t>
      </w:r>
      <w:proofErr w:type="spellStart"/>
      <w:r w:rsidR="001F521D">
        <w:t>Kendram</w:t>
      </w:r>
      <w:proofErr w:type="spellEnd"/>
      <w:r w:rsidR="00F766CA">
        <w:t xml:space="preserve"> on 104</w:t>
      </w:r>
      <w:r w:rsidR="009664EF">
        <w:t>.</w:t>
      </w:r>
    </w:p>
    <w:p w14:paraId="2299F0E0" w14:textId="5CEBD030" w:rsidR="009D6707" w:rsidRPr="00F766CA" w:rsidRDefault="001F521D" w:rsidP="00F766CA">
      <w:pPr>
        <w:pStyle w:val="ListParagraph"/>
        <w:numPr>
          <w:ilvl w:val="0"/>
          <w:numId w:val="9"/>
        </w:numPr>
        <w:rPr>
          <w:b/>
          <w:noProof/>
          <w:color w:val="FF0000"/>
          <w:lang w:eastAsia="en-IN"/>
        </w:rPr>
      </w:pPr>
      <w:r w:rsidRPr="001F57FC">
        <w:rPr>
          <w:bCs/>
          <w:noProof/>
          <w:lang w:eastAsia="en-IN"/>
        </w:rPr>
        <w:t xml:space="preserve">For any </w:t>
      </w:r>
      <w:r w:rsidR="00521EC4" w:rsidRPr="001F57FC">
        <w:rPr>
          <w:bCs/>
          <w:noProof/>
          <w:lang w:eastAsia="en-IN"/>
        </w:rPr>
        <w:t>Grievance</w:t>
      </w:r>
      <w:r w:rsidRPr="001F57FC">
        <w:rPr>
          <w:bCs/>
          <w:noProof/>
          <w:lang w:eastAsia="en-IN"/>
        </w:rPr>
        <w:t>s</w:t>
      </w:r>
      <w:r w:rsidR="00521EC4" w:rsidRPr="001F57FC">
        <w:rPr>
          <w:bCs/>
          <w:noProof/>
          <w:lang w:eastAsia="en-IN"/>
        </w:rPr>
        <w:t xml:space="preserve"> </w:t>
      </w:r>
      <w:r w:rsidRPr="001F57FC">
        <w:rPr>
          <w:bCs/>
          <w:noProof/>
          <w:lang w:eastAsia="en-IN"/>
        </w:rPr>
        <w:t>under Dr.YSR Aarogyasri</w:t>
      </w:r>
      <w:r w:rsidR="001F57FC">
        <w:rPr>
          <w:bCs/>
          <w:noProof/>
          <w:lang w:eastAsia="en-IN"/>
        </w:rPr>
        <w:t xml:space="preserve">, </w:t>
      </w:r>
      <w:r w:rsidR="00F60F0A">
        <w:rPr>
          <w:bCs/>
          <w:noProof/>
          <w:lang w:eastAsia="en-IN"/>
        </w:rPr>
        <w:t xml:space="preserve">email: </w:t>
      </w:r>
      <w:hyperlink r:id="rId14" w:history="1">
        <w:r w:rsidR="000C5158" w:rsidRPr="00D8397C">
          <w:rPr>
            <w:rStyle w:val="Hyperlink"/>
            <w:bCs/>
            <w:noProof/>
            <w:lang w:eastAsia="en-IN"/>
          </w:rPr>
          <w:t>ap_grievance@ysraarogyasri.ap.gov.in</w:t>
        </w:r>
      </w:hyperlink>
      <w:r w:rsidR="00F766CA" w:rsidRPr="00F766CA">
        <w:rPr>
          <w:b/>
          <w:noProof/>
          <w:color w:val="FF0000"/>
          <w:lang w:eastAsia="en-IN"/>
        </w:rPr>
        <w:t xml:space="preserve"> </w:t>
      </w:r>
    </w:p>
    <w:p w14:paraId="22EAD811" w14:textId="7DEFB709" w:rsidR="006B22D2" w:rsidRPr="001F57FC" w:rsidRDefault="006B22D2" w:rsidP="001F57FC">
      <w:pPr>
        <w:pStyle w:val="ListParagraph"/>
        <w:numPr>
          <w:ilvl w:val="0"/>
          <w:numId w:val="9"/>
        </w:numPr>
        <w:rPr>
          <w:b/>
          <w:noProof/>
          <w:color w:val="FF0000"/>
          <w:lang w:eastAsia="en-IN"/>
        </w:rPr>
      </w:pPr>
      <w:r w:rsidRPr="001F57FC">
        <w:rPr>
          <w:bCs/>
          <w:noProof/>
          <w:lang w:eastAsia="en-IN"/>
        </w:rPr>
        <w:t>For Medical Reimbursement Status and issues, call</w:t>
      </w:r>
      <w:r w:rsidR="000C5158">
        <w:rPr>
          <w:bCs/>
          <w:noProof/>
          <w:lang w:eastAsia="en-IN"/>
        </w:rPr>
        <w:t xml:space="preserve">: </w:t>
      </w:r>
      <w:r w:rsidR="004A2476">
        <w:rPr>
          <w:bCs/>
          <w:noProof/>
          <w:lang w:eastAsia="en-IN"/>
        </w:rPr>
        <w:t xml:space="preserve">+91 - </w:t>
      </w:r>
      <w:r w:rsidRPr="001F57FC">
        <w:rPr>
          <w:bCs/>
          <w:noProof/>
          <w:lang w:eastAsia="en-IN"/>
        </w:rPr>
        <w:t xml:space="preserve">8333817363, </w:t>
      </w:r>
      <w:r w:rsidR="004A2476">
        <w:rPr>
          <w:bCs/>
          <w:noProof/>
          <w:lang w:eastAsia="en-IN"/>
        </w:rPr>
        <w:t xml:space="preserve">and </w:t>
      </w:r>
      <w:r w:rsidR="000C5158">
        <w:rPr>
          <w:bCs/>
          <w:noProof/>
          <w:lang w:eastAsia="en-IN"/>
        </w:rPr>
        <w:t>email:</w:t>
      </w:r>
      <w:r w:rsidR="004A2476">
        <w:rPr>
          <w:bCs/>
          <w:noProof/>
          <w:lang w:eastAsia="en-IN"/>
        </w:rPr>
        <w:t xml:space="preserve"> </w:t>
      </w:r>
      <w:hyperlink r:id="rId15" w:history="1">
        <w:r w:rsidR="000826A5" w:rsidRPr="00500BC8">
          <w:rPr>
            <w:rStyle w:val="Hyperlink"/>
            <w:bCs/>
            <w:noProof/>
            <w:lang w:eastAsia="en-IN"/>
          </w:rPr>
          <w:t>ap_mr@ysraarogyasri.ap.gov.in</w:t>
        </w:r>
      </w:hyperlink>
    </w:p>
    <w:sectPr w:rsidR="006B22D2" w:rsidRPr="001F57FC" w:rsidSect="0057289A">
      <w:headerReference w:type="default" r:id="rId16"/>
      <w:footerReference w:type="default" r:id="rId17"/>
      <w:footerReference w:type="first" r:id="rId18"/>
      <w:pgSz w:w="11906" w:h="16838" w:code="9"/>
      <w:pgMar w:top="567" w:right="1134" w:bottom="709" w:left="709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A00E" w14:textId="77777777" w:rsidR="00036097" w:rsidRDefault="00036097" w:rsidP="00377972">
      <w:pPr>
        <w:spacing w:after="0" w:line="240" w:lineRule="auto"/>
      </w:pPr>
      <w:r>
        <w:separator/>
      </w:r>
    </w:p>
  </w:endnote>
  <w:endnote w:type="continuationSeparator" w:id="0">
    <w:p w14:paraId="28226585" w14:textId="77777777" w:rsidR="00036097" w:rsidRDefault="00036097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BC00F" w14:textId="77777777" w:rsidR="00036097" w:rsidRDefault="00036097" w:rsidP="00377972">
      <w:pPr>
        <w:spacing w:after="0" w:line="240" w:lineRule="auto"/>
      </w:pPr>
      <w:r>
        <w:separator/>
      </w:r>
    </w:p>
  </w:footnote>
  <w:footnote w:type="continuationSeparator" w:id="0">
    <w:p w14:paraId="79805B27" w14:textId="77777777" w:rsidR="00036097" w:rsidRDefault="00036097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2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85"/>
      <w:gridCol w:w="8431"/>
    </w:tblGrid>
    <w:tr w:rsidR="005C3913" w:rsidRPr="00BE0B5C" w14:paraId="75F7F7B8" w14:textId="77777777" w:rsidTr="0057289A">
      <w:trPr>
        <w:trHeight w:val="699"/>
      </w:trPr>
      <w:tc>
        <w:tcPr>
          <w:tcW w:w="749" w:type="pct"/>
          <w:vMerge w:val="restart"/>
          <w:shd w:val="clear" w:color="auto" w:fill="auto"/>
          <w:vAlign w:val="center"/>
          <w:hideMark/>
        </w:tcPr>
        <w:p w14:paraId="312A7CA2" w14:textId="77777777" w:rsidR="005C3913" w:rsidRPr="00BE0B5C" w:rsidRDefault="005C3913" w:rsidP="005C3913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765BBCBA" wp14:editId="386430DE">
                <wp:extent cx="735190" cy="792000"/>
                <wp:effectExtent l="0" t="0" r="8255" b="8255"/>
                <wp:docPr id="4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1" w:type="pct"/>
          <w:shd w:val="clear" w:color="auto" w:fill="auto"/>
          <w:vAlign w:val="center"/>
          <w:hideMark/>
        </w:tcPr>
        <w:p w14:paraId="45FC2A85" w14:textId="45B503DE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5C3913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 w:rsidR="0010516B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Dr.</w:t>
          </w:r>
          <w:r w:rsidR="0057289A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YSR </w:t>
          </w:r>
          <w:proofErr w:type="spellStart"/>
          <w:r w:rsidR="00C92DC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Aarogya</w:t>
          </w:r>
          <w:r w:rsidR="0010516B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</w:t>
          </w:r>
          <w:r w:rsidR="00C92DC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ri</w:t>
          </w:r>
          <w:proofErr w:type="spellEnd"/>
          <w:r w:rsidR="001B58B8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Card</w:t>
          </w:r>
        </w:p>
      </w:tc>
    </w:tr>
    <w:tr w:rsidR="005C3913" w:rsidRPr="00BE0B5C" w14:paraId="7F979C7F" w14:textId="77777777" w:rsidTr="0057289A">
      <w:trPr>
        <w:trHeight w:val="707"/>
      </w:trPr>
      <w:tc>
        <w:tcPr>
          <w:tcW w:w="749" w:type="pct"/>
          <w:vMerge/>
          <w:shd w:val="clear" w:color="auto" w:fill="auto"/>
          <w:vAlign w:val="center"/>
          <w:hideMark/>
        </w:tcPr>
        <w:p w14:paraId="44E75204" w14:textId="77777777" w:rsidR="005C3913" w:rsidRPr="00BE0B5C" w:rsidRDefault="005C3913" w:rsidP="005C3913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1" w:type="pct"/>
          <w:shd w:val="clear" w:color="auto" w:fill="auto"/>
          <w:vAlign w:val="center"/>
          <w:hideMark/>
        </w:tcPr>
        <w:p w14:paraId="79424D2C" w14:textId="5ADF3A89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122687EB" w14:textId="77777777" w:rsidR="005C3913" w:rsidRDefault="005C3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1B02"/>
    <w:multiLevelType w:val="hybridMultilevel"/>
    <w:tmpl w:val="D854ACE8"/>
    <w:lvl w:ilvl="0" w:tplc="D01A1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D29D6"/>
    <w:multiLevelType w:val="hybridMultilevel"/>
    <w:tmpl w:val="D87EFA20"/>
    <w:lvl w:ilvl="0" w:tplc="25B03F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A86590"/>
    <w:multiLevelType w:val="hybridMultilevel"/>
    <w:tmpl w:val="082E1A52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10B828C1"/>
    <w:multiLevelType w:val="hybridMultilevel"/>
    <w:tmpl w:val="45FEA1AA"/>
    <w:lvl w:ilvl="0" w:tplc="983EEE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color w:val="4472C4" w:themeColor="accent1"/>
        <w:spacing w:val="0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36E5A"/>
    <w:multiLevelType w:val="multilevel"/>
    <w:tmpl w:val="61E65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3E364DEF"/>
    <w:multiLevelType w:val="hybridMultilevel"/>
    <w:tmpl w:val="30300008"/>
    <w:lvl w:ilvl="0" w:tplc="58E6C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A1257"/>
    <w:multiLevelType w:val="hybridMultilevel"/>
    <w:tmpl w:val="84D2C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253881">
    <w:abstractNumId w:val="7"/>
  </w:num>
  <w:num w:numId="2" w16cid:durableId="1809738517">
    <w:abstractNumId w:val="3"/>
  </w:num>
  <w:num w:numId="3" w16cid:durableId="53820257">
    <w:abstractNumId w:val="5"/>
  </w:num>
  <w:num w:numId="4" w16cid:durableId="2127890792">
    <w:abstractNumId w:val="1"/>
  </w:num>
  <w:num w:numId="5" w16cid:durableId="1921792173">
    <w:abstractNumId w:val="4"/>
  </w:num>
  <w:num w:numId="6" w16cid:durableId="1073428027">
    <w:abstractNumId w:val="6"/>
  </w:num>
  <w:num w:numId="7" w16cid:durableId="680594985">
    <w:abstractNumId w:val="8"/>
  </w:num>
  <w:num w:numId="8" w16cid:durableId="1094665747">
    <w:abstractNumId w:val="2"/>
  </w:num>
  <w:num w:numId="9" w16cid:durableId="155126300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757F"/>
    <w:rsid w:val="000125BE"/>
    <w:rsid w:val="00013897"/>
    <w:rsid w:val="0001585B"/>
    <w:rsid w:val="000243CF"/>
    <w:rsid w:val="00030A85"/>
    <w:rsid w:val="00036097"/>
    <w:rsid w:val="000364C4"/>
    <w:rsid w:val="00041A79"/>
    <w:rsid w:val="00042467"/>
    <w:rsid w:val="00053C61"/>
    <w:rsid w:val="000561BD"/>
    <w:rsid w:val="00057760"/>
    <w:rsid w:val="00061140"/>
    <w:rsid w:val="000611E8"/>
    <w:rsid w:val="00063071"/>
    <w:rsid w:val="000673D7"/>
    <w:rsid w:val="00070EB2"/>
    <w:rsid w:val="00072553"/>
    <w:rsid w:val="00076D61"/>
    <w:rsid w:val="000826A5"/>
    <w:rsid w:val="00085C3B"/>
    <w:rsid w:val="00087E7D"/>
    <w:rsid w:val="000A0484"/>
    <w:rsid w:val="000B304C"/>
    <w:rsid w:val="000B4EA2"/>
    <w:rsid w:val="000C411E"/>
    <w:rsid w:val="000C4D03"/>
    <w:rsid w:val="000C5158"/>
    <w:rsid w:val="000C6BB9"/>
    <w:rsid w:val="000D223F"/>
    <w:rsid w:val="000D3A67"/>
    <w:rsid w:val="000D65B3"/>
    <w:rsid w:val="000E1922"/>
    <w:rsid w:val="000E5415"/>
    <w:rsid w:val="000E7055"/>
    <w:rsid w:val="000E7423"/>
    <w:rsid w:val="001011B9"/>
    <w:rsid w:val="0010168C"/>
    <w:rsid w:val="00101EB5"/>
    <w:rsid w:val="0010335F"/>
    <w:rsid w:val="0010516B"/>
    <w:rsid w:val="00105356"/>
    <w:rsid w:val="00121CCD"/>
    <w:rsid w:val="00125056"/>
    <w:rsid w:val="00125392"/>
    <w:rsid w:val="001255BC"/>
    <w:rsid w:val="00126385"/>
    <w:rsid w:val="00136892"/>
    <w:rsid w:val="00155F57"/>
    <w:rsid w:val="00161A95"/>
    <w:rsid w:val="001646D7"/>
    <w:rsid w:val="001649ED"/>
    <w:rsid w:val="00170852"/>
    <w:rsid w:val="001748FC"/>
    <w:rsid w:val="0017547A"/>
    <w:rsid w:val="00176C8A"/>
    <w:rsid w:val="00181001"/>
    <w:rsid w:val="001824F8"/>
    <w:rsid w:val="0018589F"/>
    <w:rsid w:val="001B02E0"/>
    <w:rsid w:val="001B12C4"/>
    <w:rsid w:val="001B3DDD"/>
    <w:rsid w:val="001B499F"/>
    <w:rsid w:val="001B58B8"/>
    <w:rsid w:val="001C454E"/>
    <w:rsid w:val="001C7C48"/>
    <w:rsid w:val="001D114D"/>
    <w:rsid w:val="001E04F0"/>
    <w:rsid w:val="001E3C53"/>
    <w:rsid w:val="001F3352"/>
    <w:rsid w:val="001F521D"/>
    <w:rsid w:val="001F57FC"/>
    <w:rsid w:val="00211B73"/>
    <w:rsid w:val="002151E5"/>
    <w:rsid w:val="0022336D"/>
    <w:rsid w:val="00224C44"/>
    <w:rsid w:val="00231685"/>
    <w:rsid w:val="00232AAE"/>
    <w:rsid w:val="00241DF7"/>
    <w:rsid w:val="002473E7"/>
    <w:rsid w:val="002477A2"/>
    <w:rsid w:val="0025006C"/>
    <w:rsid w:val="002550BB"/>
    <w:rsid w:val="002611B3"/>
    <w:rsid w:val="0026564A"/>
    <w:rsid w:val="00265934"/>
    <w:rsid w:val="00282478"/>
    <w:rsid w:val="00286085"/>
    <w:rsid w:val="002861CC"/>
    <w:rsid w:val="00292CC1"/>
    <w:rsid w:val="002A0306"/>
    <w:rsid w:val="002A1CF2"/>
    <w:rsid w:val="002B12B4"/>
    <w:rsid w:val="002B53AA"/>
    <w:rsid w:val="002C0F70"/>
    <w:rsid w:val="002C1D2E"/>
    <w:rsid w:val="002D4A5A"/>
    <w:rsid w:val="002D4CAF"/>
    <w:rsid w:val="002E480B"/>
    <w:rsid w:val="002E5254"/>
    <w:rsid w:val="002E5CC7"/>
    <w:rsid w:val="002E619E"/>
    <w:rsid w:val="003022C4"/>
    <w:rsid w:val="00307B41"/>
    <w:rsid w:val="00313ABF"/>
    <w:rsid w:val="00317304"/>
    <w:rsid w:val="003204D7"/>
    <w:rsid w:val="00322303"/>
    <w:rsid w:val="00327900"/>
    <w:rsid w:val="0033345B"/>
    <w:rsid w:val="0034205F"/>
    <w:rsid w:val="00361E9D"/>
    <w:rsid w:val="00367FE8"/>
    <w:rsid w:val="00373C0B"/>
    <w:rsid w:val="0037523A"/>
    <w:rsid w:val="0037757F"/>
    <w:rsid w:val="00377972"/>
    <w:rsid w:val="003A37AF"/>
    <w:rsid w:val="003A4B3C"/>
    <w:rsid w:val="003B3A01"/>
    <w:rsid w:val="003B3C3E"/>
    <w:rsid w:val="003B759F"/>
    <w:rsid w:val="003B7BC5"/>
    <w:rsid w:val="003C36FA"/>
    <w:rsid w:val="003D02ED"/>
    <w:rsid w:val="003D2FF7"/>
    <w:rsid w:val="003D77AD"/>
    <w:rsid w:val="003E1941"/>
    <w:rsid w:val="003E6DEE"/>
    <w:rsid w:val="003F0361"/>
    <w:rsid w:val="003F1C86"/>
    <w:rsid w:val="003F2522"/>
    <w:rsid w:val="00401091"/>
    <w:rsid w:val="00405204"/>
    <w:rsid w:val="00405D66"/>
    <w:rsid w:val="00406125"/>
    <w:rsid w:val="00414E53"/>
    <w:rsid w:val="00415C20"/>
    <w:rsid w:val="00416B8F"/>
    <w:rsid w:val="00423EB2"/>
    <w:rsid w:val="00425DF9"/>
    <w:rsid w:val="00426636"/>
    <w:rsid w:val="0043065C"/>
    <w:rsid w:val="00432128"/>
    <w:rsid w:val="00441DD3"/>
    <w:rsid w:val="00444FFD"/>
    <w:rsid w:val="00450AF0"/>
    <w:rsid w:val="00464B38"/>
    <w:rsid w:val="004727FF"/>
    <w:rsid w:val="0048209B"/>
    <w:rsid w:val="00484CF0"/>
    <w:rsid w:val="00486164"/>
    <w:rsid w:val="00486E85"/>
    <w:rsid w:val="00491750"/>
    <w:rsid w:val="004942CB"/>
    <w:rsid w:val="00494A6C"/>
    <w:rsid w:val="004A2476"/>
    <w:rsid w:val="004B418F"/>
    <w:rsid w:val="004B602B"/>
    <w:rsid w:val="004B78B3"/>
    <w:rsid w:val="004C176E"/>
    <w:rsid w:val="004C3522"/>
    <w:rsid w:val="004C60E2"/>
    <w:rsid w:val="004C727A"/>
    <w:rsid w:val="004E4549"/>
    <w:rsid w:val="004E4697"/>
    <w:rsid w:val="004F11D9"/>
    <w:rsid w:val="004F1933"/>
    <w:rsid w:val="004F259F"/>
    <w:rsid w:val="004F2718"/>
    <w:rsid w:val="004F5049"/>
    <w:rsid w:val="0050303F"/>
    <w:rsid w:val="0050308A"/>
    <w:rsid w:val="00503453"/>
    <w:rsid w:val="0050564D"/>
    <w:rsid w:val="00506967"/>
    <w:rsid w:val="00513709"/>
    <w:rsid w:val="00521EC4"/>
    <w:rsid w:val="0053323B"/>
    <w:rsid w:val="005345E4"/>
    <w:rsid w:val="00537101"/>
    <w:rsid w:val="005400E6"/>
    <w:rsid w:val="00550F75"/>
    <w:rsid w:val="005535F4"/>
    <w:rsid w:val="005547BD"/>
    <w:rsid w:val="00554BC5"/>
    <w:rsid w:val="00555E3B"/>
    <w:rsid w:val="00562A2C"/>
    <w:rsid w:val="00564063"/>
    <w:rsid w:val="0057289A"/>
    <w:rsid w:val="00574CCB"/>
    <w:rsid w:val="00587780"/>
    <w:rsid w:val="00595C50"/>
    <w:rsid w:val="005A375F"/>
    <w:rsid w:val="005A3FE2"/>
    <w:rsid w:val="005A4FEA"/>
    <w:rsid w:val="005B0440"/>
    <w:rsid w:val="005B698F"/>
    <w:rsid w:val="005C3913"/>
    <w:rsid w:val="005C448B"/>
    <w:rsid w:val="005C4A4D"/>
    <w:rsid w:val="005D4A1A"/>
    <w:rsid w:val="005F1834"/>
    <w:rsid w:val="0060489F"/>
    <w:rsid w:val="00604EBC"/>
    <w:rsid w:val="006126AC"/>
    <w:rsid w:val="0061327E"/>
    <w:rsid w:val="00622D42"/>
    <w:rsid w:val="00630134"/>
    <w:rsid w:val="00637A97"/>
    <w:rsid w:val="00644351"/>
    <w:rsid w:val="00647B66"/>
    <w:rsid w:val="006507C7"/>
    <w:rsid w:val="00655C9A"/>
    <w:rsid w:val="006659F3"/>
    <w:rsid w:val="00681AF2"/>
    <w:rsid w:val="00682CD3"/>
    <w:rsid w:val="00682F6C"/>
    <w:rsid w:val="00684506"/>
    <w:rsid w:val="006859EF"/>
    <w:rsid w:val="006861BA"/>
    <w:rsid w:val="006877E6"/>
    <w:rsid w:val="006A3BC4"/>
    <w:rsid w:val="006B0D82"/>
    <w:rsid w:val="006B12C9"/>
    <w:rsid w:val="006B22D2"/>
    <w:rsid w:val="006B6606"/>
    <w:rsid w:val="006C2167"/>
    <w:rsid w:val="006C2601"/>
    <w:rsid w:val="006C422E"/>
    <w:rsid w:val="006D3254"/>
    <w:rsid w:val="006D5B92"/>
    <w:rsid w:val="006D7BEC"/>
    <w:rsid w:val="006E09A7"/>
    <w:rsid w:val="006E402C"/>
    <w:rsid w:val="006F3362"/>
    <w:rsid w:val="006F3C21"/>
    <w:rsid w:val="006F774D"/>
    <w:rsid w:val="006F7BF6"/>
    <w:rsid w:val="00707BF0"/>
    <w:rsid w:val="007108E1"/>
    <w:rsid w:val="00714C62"/>
    <w:rsid w:val="00714DBA"/>
    <w:rsid w:val="00717140"/>
    <w:rsid w:val="0072778F"/>
    <w:rsid w:val="00731073"/>
    <w:rsid w:val="00732843"/>
    <w:rsid w:val="00734BB8"/>
    <w:rsid w:val="007440CC"/>
    <w:rsid w:val="00747BD7"/>
    <w:rsid w:val="00747C15"/>
    <w:rsid w:val="00751CF5"/>
    <w:rsid w:val="0076407A"/>
    <w:rsid w:val="00764661"/>
    <w:rsid w:val="00771E33"/>
    <w:rsid w:val="0077358A"/>
    <w:rsid w:val="00773827"/>
    <w:rsid w:val="00783468"/>
    <w:rsid w:val="00783681"/>
    <w:rsid w:val="00786893"/>
    <w:rsid w:val="007A048B"/>
    <w:rsid w:val="007A18CF"/>
    <w:rsid w:val="007A22A4"/>
    <w:rsid w:val="007B7B28"/>
    <w:rsid w:val="007B7B3B"/>
    <w:rsid w:val="007C39B2"/>
    <w:rsid w:val="007D05A8"/>
    <w:rsid w:val="007D05B8"/>
    <w:rsid w:val="007E77B1"/>
    <w:rsid w:val="0080142E"/>
    <w:rsid w:val="00802411"/>
    <w:rsid w:val="00805E52"/>
    <w:rsid w:val="00814347"/>
    <w:rsid w:val="00822DF6"/>
    <w:rsid w:val="00825F86"/>
    <w:rsid w:val="00832A73"/>
    <w:rsid w:val="008337D2"/>
    <w:rsid w:val="00835F0B"/>
    <w:rsid w:val="00837BF6"/>
    <w:rsid w:val="008579F2"/>
    <w:rsid w:val="008670D3"/>
    <w:rsid w:val="008776E7"/>
    <w:rsid w:val="00882ED2"/>
    <w:rsid w:val="008837D3"/>
    <w:rsid w:val="008851E1"/>
    <w:rsid w:val="0088528C"/>
    <w:rsid w:val="008862B7"/>
    <w:rsid w:val="008879CD"/>
    <w:rsid w:val="00891B8E"/>
    <w:rsid w:val="00894BDF"/>
    <w:rsid w:val="00895F3A"/>
    <w:rsid w:val="008969FE"/>
    <w:rsid w:val="008B79B6"/>
    <w:rsid w:val="008D061C"/>
    <w:rsid w:val="008D0B3C"/>
    <w:rsid w:val="008E0D22"/>
    <w:rsid w:val="008E3B8B"/>
    <w:rsid w:val="008F0993"/>
    <w:rsid w:val="009049F4"/>
    <w:rsid w:val="00905EF4"/>
    <w:rsid w:val="00912FF5"/>
    <w:rsid w:val="00916669"/>
    <w:rsid w:val="00920A80"/>
    <w:rsid w:val="0093124D"/>
    <w:rsid w:val="009410D9"/>
    <w:rsid w:val="00942C3B"/>
    <w:rsid w:val="00950005"/>
    <w:rsid w:val="00950954"/>
    <w:rsid w:val="00951F64"/>
    <w:rsid w:val="009650F0"/>
    <w:rsid w:val="00965EF6"/>
    <w:rsid w:val="009664EF"/>
    <w:rsid w:val="009805F4"/>
    <w:rsid w:val="00983B62"/>
    <w:rsid w:val="0098537E"/>
    <w:rsid w:val="00985E62"/>
    <w:rsid w:val="00997B96"/>
    <w:rsid w:val="009A5634"/>
    <w:rsid w:val="009A724D"/>
    <w:rsid w:val="009B6F0D"/>
    <w:rsid w:val="009C480D"/>
    <w:rsid w:val="009D4876"/>
    <w:rsid w:val="009D6707"/>
    <w:rsid w:val="009E1B35"/>
    <w:rsid w:val="009E3F27"/>
    <w:rsid w:val="009F2376"/>
    <w:rsid w:val="00A00C46"/>
    <w:rsid w:val="00A059D6"/>
    <w:rsid w:val="00A12726"/>
    <w:rsid w:val="00A127CE"/>
    <w:rsid w:val="00A17AC8"/>
    <w:rsid w:val="00A21A31"/>
    <w:rsid w:val="00A31053"/>
    <w:rsid w:val="00A36543"/>
    <w:rsid w:val="00A36B2B"/>
    <w:rsid w:val="00A42EE8"/>
    <w:rsid w:val="00A47A41"/>
    <w:rsid w:val="00A52460"/>
    <w:rsid w:val="00A55EA1"/>
    <w:rsid w:val="00A61187"/>
    <w:rsid w:val="00A648FC"/>
    <w:rsid w:val="00A721E7"/>
    <w:rsid w:val="00A76F63"/>
    <w:rsid w:val="00A80F8B"/>
    <w:rsid w:val="00A83FA5"/>
    <w:rsid w:val="00A852B5"/>
    <w:rsid w:val="00A91061"/>
    <w:rsid w:val="00A92B8B"/>
    <w:rsid w:val="00A9575E"/>
    <w:rsid w:val="00AA65BA"/>
    <w:rsid w:val="00AB5478"/>
    <w:rsid w:val="00AC5518"/>
    <w:rsid w:val="00AC6816"/>
    <w:rsid w:val="00AD203E"/>
    <w:rsid w:val="00AE0A2E"/>
    <w:rsid w:val="00AE1C4C"/>
    <w:rsid w:val="00AE2DB6"/>
    <w:rsid w:val="00AE3962"/>
    <w:rsid w:val="00AE5B04"/>
    <w:rsid w:val="00B047B2"/>
    <w:rsid w:val="00B1029D"/>
    <w:rsid w:val="00B24BE1"/>
    <w:rsid w:val="00B333CC"/>
    <w:rsid w:val="00B3769F"/>
    <w:rsid w:val="00B44B55"/>
    <w:rsid w:val="00B56A39"/>
    <w:rsid w:val="00B60CFB"/>
    <w:rsid w:val="00B626FF"/>
    <w:rsid w:val="00B666B8"/>
    <w:rsid w:val="00B75213"/>
    <w:rsid w:val="00B8055A"/>
    <w:rsid w:val="00B9053B"/>
    <w:rsid w:val="00B9139B"/>
    <w:rsid w:val="00B943FC"/>
    <w:rsid w:val="00BA2B7A"/>
    <w:rsid w:val="00BB0D45"/>
    <w:rsid w:val="00BB2CBA"/>
    <w:rsid w:val="00BB643C"/>
    <w:rsid w:val="00BC092E"/>
    <w:rsid w:val="00BD1499"/>
    <w:rsid w:val="00BD1AB6"/>
    <w:rsid w:val="00BD36C4"/>
    <w:rsid w:val="00BD3E45"/>
    <w:rsid w:val="00BE2391"/>
    <w:rsid w:val="00BE4B70"/>
    <w:rsid w:val="00BE557C"/>
    <w:rsid w:val="00BF2045"/>
    <w:rsid w:val="00BF60CC"/>
    <w:rsid w:val="00C02B90"/>
    <w:rsid w:val="00C02FCA"/>
    <w:rsid w:val="00C05962"/>
    <w:rsid w:val="00C12641"/>
    <w:rsid w:val="00C16688"/>
    <w:rsid w:val="00C16D70"/>
    <w:rsid w:val="00C26B67"/>
    <w:rsid w:val="00C26BB9"/>
    <w:rsid w:val="00C3013F"/>
    <w:rsid w:val="00C32E54"/>
    <w:rsid w:val="00C3364A"/>
    <w:rsid w:val="00C34D1D"/>
    <w:rsid w:val="00C41C2E"/>
    <w:rsid w:val="00C543FB"/>
    <w:rsid w:val="00C550C7"/>
    <w:rsid w:val="00C61988"/>
    <w:rsid w:val="00C61B60"/>
    <w:rsid w:val="00C63FD6"/>
    <w:rsid w:val="00C64A89"/>
    <w:rsid w:val="00C67662"/>
    <w:rsid w:val="00C758C2"/>
    <w:rsid w:val="00C82C11"/>
    <w:rsid w:val="00C85CC5"/>
    <w:rsid w:val="00C8675C"/>
    <w:rsid w:val="00C90BEA"/>
    <w:rsid w:val="00C920F1"/>
    <w:rsid w:val="00C92DC1"/>
    <w:rsid w:val="00CA4143"/>
    <w:rsid w:val="00CA4853"/>
    <w:rsid w:val="00CA64D0"/>
    <w:rsid w:val="00CA742C"/>
    <w:rsid w:val="00CB3F71"/>
    <w:rsid w:val="00CB49FD"/>
    <w:rsid w:val="00CC7CD0"/>
    <w:rsid w:val="00CE045B"/>
    <w:rsid w:val="00CE395F"/>
    <w:rsid w:val="00CE62B6"/>
    <w:rsid w:val="00CF4D7E"/>
    <w:rsid w:val="00CF666C"/>
    <w:rsid w:val="00D130DB"/>
    <w:rsid w:val="00D167E4"/>
    <w:rsid w:val="00D22AC2"/>
    <w:rsid w:val="00D32F19"/>
    <w:rsid w:val="00D35740"/>
    <w:rsid w:val="00D64000"/>
    <w:rsid w:val="00D71B42"/>
    <w:rsid w:val="00D72646"/>
    <w:rsid w:val="00D73D11"/>
    <w:rsid w:val="00D80927"/>
    <w:rsid w:val="00D825ED"/>
    <w:rsid w:val="00D97665"/>
    <w:rsid w:val="00DA0254"/>
    <w:rsid w:val="00DA630B"/>
    <w:rsid w:val="00DA6611"/>
    <w:rsid w:val="00DB31BE"/>
    <w:rsid w:val="00DB6409"/>
    <w:rsid w:val="00DC0117"/>
    <w:rsid w:val="00DC3993"/>
    <w:rsid w:val="00DD08DC"/>
    <w:rsid w:val="00DD2579"/>
    <w:rsid w:val="00DD4F4D"/>
    <w:rsid w:val="00DD5693"/>
    <w:rsid w:val="00DD7F80"/>
    <w:rsid w:val="00DE0DD0"/>
    <w:rsid w:val="00DE5433"/>
    <w:rsid w:val="00DF7420"/>
    <w:rsid w:val="00DF797E"/>
    <w:rsid w:val="00E01B1B"/>
    <w:rsid w:val="00E02C42"/>
    <w:rsid w:val="00E10223"/>
    <w:rsid w:val="00E144AB"/>
    <w:rsid w:val="00E14915"/>
    <w:rsid w:val="00E14E69"/>
    <w:rsid w:val="00E15140"/>
    <w:rsid w:val="00E312ED"/>
    <w:rsid w:val="00E32345"/>
    <w:rsid w:val="00E34125"/>
    <w:rsid w:val="00E408A2"/>
    <w:rsid w:val="00E47B93"/>
    <w:rsid w:val="00E52C21"/>
    <w:rsid w:val="00E565C2"/>
    <w:rsid w:val="00E6078D"/>
    <w:rsid w:val="00E630DE"/>
    <w:rsid w:val="00E74B4D"/>
    <w:rsid w:val="00E8144F"/>
    <w:rsid w:val="00E8631A"/>
    <w:rsid w:val="00E919C4"/>
    <w:rsid w:val="00E93670"/>
    <w:rsid w:val="00EA5871"/>
    <w:rsid w:val="00EB2A3F"/>
    <w:rsid w:val="00EC740D"/>
    <w:rsid w:val="00EC7B65"/>
    <w:rsid w:val="00ED3FCE"/>
    <w:rsid w:val="00ED4B49"/>
    <w:rsid w:val="00ED54A5"/>
    <w:rsid w:val="00EE38A0"/>
    <w:rsid w:val="00EE4B4D"/>
    <w:rsid w:val="00EE72C8"/>
    <w:rsid w:val="00EF7109"/>
    <w:rsid w:val="00EF7896"/>
    <w:rsid w:val="00F11BB2"/>
    <w:rsid w:val="00F21618"/>
    <w:rsid w:val="00F4741E"/>
    <w:rsid w:val="00F50F29"/>
    <w:rsid w:val="00F60F0A"/>
    <w:rsid w:val="00F63BA4"/>
    <w:rsid w:val="00F662DA"/>
    <w:rsid w:val="00F67640"/>
    <w:rsid w:val="00F67D83"/>
    <w:rsid w:val="00F70BC4"/>
    <w:rsid w:val="00F70BDB"/>
    <w:rsid w:val="00F766CA"/>
    <w:rsid w:val="00F8011C"/>
    <w:rsid w:val="00F856DA"/>
    <w:rsid w:val="00F86C5B"/>
    <w:rsid w:val="00F86F03"/>
    <w:rsid w:val="00F91F68"/>
    <w:rsid w:val="00F97BC5"/>
    <w:rsid w:val="00FA4995"/>
    <w:rsid w:val="00FC13EE"/>
    <w:rsid w:val="00FC180E"/>
    <w:rsid w:val="00FC440A"/>
    <w:rsid w:val="00FC5BD2"/>
    <w:rsid w:val="00FC72E7"/>
    <w:rsid w:val="00FD6AA7"/>
    <w:rsid w:val="00FE07A3"/>
    <w:rsid w:val="00FE474D"/>
    <w:rsid w:val="00FE618D"/>
    <w:rsid w:val="00FF00F1"/>
    <w:rsid w:val="00FF405E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A80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20A80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ysraarogyasri.ap.gov.in/web/guest/ysr-aarogyasri-schem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p_mr@ysraarogyasri.ap.gov.in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p_grievance@ysraarogyasri.ap.gov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4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6</cp:revision>
  <cp:lastPrinted>2017-11-02T18:33:00Z</cp:lastPrinted>
  <dcterms:created xsi:type="dcterms:W3CDTF">2022-06-23T12:57:00Z</dcterms:created>
  <dcterms:modified xsi:type="dcterms:W3CDTF">2022-06-24T06:42:00Z</dcterms:modified>
</cp:coreProperties>
</file>